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16369" w14:textId="77777777" w:rsidR="00E36F67" w:rsidRDefault="00E36F67" w:rsidP="00E36F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HOLT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63F97ED" w14:textId="77777777" w:rsidR="00E36F67" w:rsidRDefault="00E36F67" w:rsidP="00E36F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Stoke by </w:t>
      </w:r>
      <w:proofErr w:type="spellStart"/>
      <w:r>
        <w:rPr>
          <w:rFonts w:ascii="Times New Roman" w:hAnsi="Times New Roman" w:cs="Times New Roman"/>
        </w:rPr>
        <w:t>Nayland</w:t>
      </w:r>
      <w:proofErr w:type="spellEnd"/>
      <w:r>
        <w:rPr>
          <w:rFonts w:ascii="Times New Roman" w:hAnsi="Times New Roman" w:cs="Times New Roman"/>
        </w:rPr>
        <w:t>, Suffolk. Yeoman.</w:t>
      </w:r>
    </w:p>
    <w:p w14:paraId="50B41E56" w14:textId="77777777" w:rsidR="00E36F67" w:rsidRDefault="00E36F67" w:rsidP="00E36F67">
      <w:pPr>
        <w:rPr>
          <w:rFonts w:ascii="Times New Roman" w:hAnsi="Times New Roman" w:cs="Times New Roman"/>
        </w:rPr>
      </w:pPr>
    </w:p>
    <w:p w14:paraId="28FCAEC6" w14:textId="77777777" w:rsidR="00E36F67" w:rsidRDefault="00E36F67" w:rsidP="00E36F67">
      <w:pPr>
        <w:rPr>
          <w:rFonts w:ascii="Times New Roman" w:hAnsi="Times New Roman" w:cs="Times New Roman"/>
        </w:rPr>
      </w:pPr>
    </w:p>
    <w:p w14:paraId="00C99A21" w14:textId="77777777" w:rsidR="00E36F67" w:rsidRDefault="00E36F67" w:rsidP="00E36F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Smyth(q.v.) brought a plaint of debt against him, Richard </w:t>
      </w:r>
    </w:p>
    <w:p w14:paraId="512AA04E" w14:textId="77777777" w:rsidR="00E36F67" w:rsidRDefault="00E36F67" w:rsidP="00E36F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Ingold of Stoke by </w:t>
      </w:r>
      <w:proofErr w:type="spellStart"/>
      <w:r>
        <w:rPr>
          <w:rFonts w:ascii="Times New Roman" w:hAnsi="Times New Roman" w:cs="Times New Roman"/>
        </w:rPr>
        <w:t>Nayland</w:t>
      </w:r>
      <w:proofErr w:type="spellEnd"/>
      <w:r>
        <w:rPr>
          <w:rFonts w:ascii="Times New Roman" w:hAnsi="Times New Roman" w:cs="Times New Roman"/>
        </w:rPr>
        <w:t xml:space="preserve">, Suffolk(q.v.), William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 xml:space="preserve"> of Langham,</w:t>
      </w:r>
    </w:p>
    <w:p w14:paraId="6B54B2A4" w14:textId="77777777" w:rsidR="00E36F67" w:rsidRDefault="00E36F67" w:rsidP="00E36F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Essex(q.v.) and John </w:t>
      </w:r>
      <w:proofErr w:type="spellStart"/>
      <w:r>
        <w:rPr>
          <w:rFonts w:ascii="Times New Roman" w:hAnsi="Times New Roman" w:cs="Times New Roman"/>
        </w:rPr>
        <w:t>Wilbrams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2B562EDF" w14:textId="77777777" w:rsidR="00E36F67" w:rsidRDefault="00E36F67" w:rsidP="00E36F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450ED11" w14:textId="77777777" w:rsidR="00E36F67" w:rsidRDefault="00E36F67" w:rsidP="00E36F67">
      <w:pPr>
        <w:rPr>
          <w:rFonts w:ascii="Times New Roman" w:hAnsi="Times New Roman" w:cs="Times New Roman"/>
        </w:rPr>
      </w:pPr>
    </w:p>
    <w:p w14:paraId="4FA366AA" w14:textId="77777777" w:rsidR="00E36F67" w:rsidRDefault="00E36F67" w:rsidP="00E36F67">
      <w:pPr>
        <w:rPr>
          <w:rFonts w:ascii="Times New Roman" w:hAnsi="Times New Roman" w:cs="Times New Roman"/>
        </w:rPr>
      </w:pPr>
    </w:p>
    <w:p w14:paraId="4AA65828" w14:textId="77777777" w:rsidR="00E36F67" w:rsidRDefault="00E36F67" w:rsidP="00E36F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January 2019</w:t>
      </w:r>
    </w:p>
    <w:p w14:paraId="0AB32185" w14:textId="77777777" w:rsidR="006B2F86" w:rsidRPr="00E71FC3" w:rsidRDefault="00E36F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4661B" w14:textId="77777777" w:rsidR="00E36F67" w:rsidRDefault="00E36F67" w:rsidP="00E71FC3">
      <w:r>
        <w:separator/>
      </w:r>
    </w:p>
  </w:endnote>
  <w:endnote w:type="continuationSeparator" w:id="0">
    <w:p w14:paraId="7A2DE110" w14:textId="77777777" w:rsidR="00E36F67" w:rsidRDefault="00E36F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5A5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99667" w14:textId="77777777" w:rsidR="00E36F67" w:rsidRDefault="00E36F67" w:rsidP="00E71FC3">
      <w:r>
        <w:separator/>
      </w:r>
    </w:p>
  </w:footnote>
  <w:footnote w:type="continuationSeparator" w:id="0">
    <w:p w14:paraId="02D4C583" w14:textId="77777777" w:rsidR="00E36F67" w:rsidRDefault="00E36F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F67"/>
    <w:rsid w:val="001A7C09"/>
    <w:rsid w:val="00577BD5"/>
    <w:rsid w:val="00656CBA"/>
    <w:rsid w:val="006A1F77"/>
    <w:rsid w:val="00733BE7"/>
    <w:rsid w:val="00AB52E8"/>
    <w:rsid w:val="00B16D3F"/>
    <w:rsid w:val="00BB41AC"/>
    <w:rsid w:val="00E36F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C4424"/>
  <w15:chartTrackingRefBased/>
  <w15:docId w15:val="{6084E460-4EC3-4774-8EB3-93B0E5745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F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36F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2019-01-16T22:30:00Z</dcterms:created>
  <dcterms:modified xsi:type="dcterms:W3CDTF">2019-01-16T22:31:00Z</dcterms:modified>
</cp:coreProperties>
</file>